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64FBD4" w14:textId="39398888" w:rsidR="00215DFE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 w:hint="eastAsia"/>
          <w:b/>
          <w:sz w:val="24"/>
          <w:szCs w:val="24"/>
        </w:rPr>
        <w:t>3GPP TSG-RAN WG5 Meeting #103</w:t>
      </w:r>
      <w:r>
        <w:rPr>
          <w:b/>
          <w:i/>
          <w:sz w:val="28"/>
        </w:rPr>
        <w:tab/>
        <w:t>R5-2</w:t>
      </w:r>
      <w:r>
        <w:rPr>
          <w:rFonts w:eastAsia="SimSun" w:hint="eastAsia"/>
          <w:b/>
          <w:i/>
          <w:sz w:val="28"/>
          <w:lang w:val="en-US" w:eastAsia="zh-CN"/>
        </w:rPr>
        <w:t>4</w:t>
      </w:r>
      <w:r w:rsidR="007712BC">
        <w:rPr>
          <w:rFonts w:eastAsia="SimSun"/>
          <w:b/>
          <w:i/>
          <w:sz w:val="28"/>
          <w:lang w:val="en-US" w:eastAsia="zh-CN"/>
        </w:rPr>
        <w:t>2469</w:t>
      </w:r>
    </w:p>
    <w:p w14:paraId="351DE289" w14:textId="77777777" w:rsidR="00215DFE" w:rsidRDefault="00000000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>
        <w:rPr>
          <w:rFonts w:ascii="Arial" w:hAnsi="Arial" w:cs="Arial" w:hint="eastAsia"/>
          <w:b/>
          <w:bCs/>
          <w:sz w:val="24"/>
          <w:lang w:val="it-IT"/>
        </w:rPr>
        <w:t xml:space="preserve">Fukuoka, Japan, </w:t>
      </w:r>
      <w:proofErr w:type="spellStart"/>
      <w:r>
        <w:rPr>
          <w:rFonts w:ascii="Arial" w:hAnsi="Arial" w:cs="Arial" w:hint="eastAsia"/>
          <w:b/>
          <w:bCs/>
          <w:sz w:val="24"/>
          <w:lang w:val="it-IT"/>
        </w:rPr>
        <w:t>May</w:t>
      </w:r>
      <w:proofErr w:type="spellEnd"/>
      <w:r>
        <w:rPr>
          <w:rFonts w:ascii="Arial" w:hAnsi="Arial" w:cs="Arial" w:hint="eastAsia"/>
          <w:b/>
          <w:bCs/>
          <w:sz w:val="24"/>
          <w:lang w:val="it-IT"/>
        </w:rPr>
        <w:t xml:space="preserve"> 20 - 24, 2024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215DFE" w14:paraId="4C8506A5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887889" w14:textId="77777777" w:rsidR="00215DFE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8</w:t>
            </w:r>
            <w:r>
              <w:rPr>
                <w:i/>
                <w:sz w:val="14"/>
              </w:rPr>
              <w:t>.0</w:t>
            </w:r>
          </w:p>
        </w:tc>
      </w:tr>
      <w:tr w:rsidR="00215DFE" w14:paraId="51C4AD55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CD0D8" w14:textId="77777777" w:rsidR="00215DFE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215DFE" w14:paraId="554F1426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013A7EEF" w14:textId="77777777" w:rsidR="00215DFE" w:rsidRDefault="00215D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3C243D43" w14:textId="77777777" w:rsidR="00215DFE" w:rsidRDefault="00215D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15DFE" w14:paraId="62BCD9A0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C4CED2" w14:textId="77777777" w:rsidR="00215DF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3F2008" w14:textId="23E90BAA" w:rsidR="00215DFE" w:rsidRDefault="00000000">
            <w:pPr>
              <w:pStyle w:val="CRCoverPage"/>
              <w:spacing w:after="0"/>
              <w:ind w:left="100"/>
            </w:pPr>
            <w:r>
              <w:t xml:space="preserve">PRD21 CDS: NR band and CBW FR1 </w:t>
            </w:r>
            <w:r w:rsidR="007712BC">
              <w:rPr>
                <w:rFonts w:eastAsia="SimSun"/>
                <w:lang w:val="en-US" w:eastAsia="zh-CN"/>
              </w:rPr>
              <w:t>n78</w:t>
            </w:r>
            <w:r>
              <w:t xml:space="preserve"> PC1</w:t>
            </w:r>
          </w:p>
        </w:tc>
      </w:tr>
      <w:tr w:rsidR="00215DFE" w14:paraId="145B5093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01F5BFBF" w14:textId="77777777" w:rsidR="00215DFE" w:rsidRDefault="00215D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4BC9B616" w14:textId="77777777" w:rsidR="00215DFE" w:rsidRDefault="00215D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15DFE" w14:paraId="57EC8E95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2ED512" w14:textId="77777777" w:rsidR="00215DF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35B0D9D3" w14:textId="0957F903" w:rsidR="00215DFE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Nokia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5CA135AA" w14:textId="77777777" w:rsidR="00215DFE" w:rsidRDefault="00215DF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F949592" w14:textId="77777777" w:rsidR="00215DFE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3AE192" w14:textId="440E2D1D" w:rsidR="00215DFE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fldSimple w:instr=" DOCPROPERTY  ResDate  \* MERGEFORMAT ">
              <w:r w:rsidRPr="00C6681B">
                <w:t>2024-0</w:t>
              </w:r>
              <w:r w:rsidRPr="00C6681B">
                <w:rPr>
                  <w:rFonts w:eastAsia="SimSun" w:hint="eastAsia"/>
                  <w:lang w:val="en-US" w:eastAsia="zh-CN"/>
                </w:rPr>
                <w:t>5</w:t>
              </w:r>
              <w:r w:rsidRPr="00C6681B">
                <w:t>-</w:t>
              </w:r>
            </w:fldSimple>
            <w:r w:rsidR="007712BC" w:rsidRPr="00C6681B">
              <w:rPr>
                <w:rFonts w:eastAsia="SimSun"/>
                <w:lang w:val="en-US" w:eastAsia="zh-CN"/>
              </w:rPr>
              <w:t>23</w:t>
            </w:r>
          </w:p>
        </w:tc>
      </w:tr>
    </w:tbl>
    <w:p w14:paraId="2926BD60" w14:textId="77777777" w:rsidR="00215DFE" w:rsidRDefault="00215DFE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215DFE" w14:paraId="057AC169" w14:textId="77777777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E3BDE25" w14:textId="77777777" w:rsidR="00215DFE" w:rsidRDefault="00215DF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9C61C36" w14:textId="77777777" w:rsidR="00215DFE" w:rsidRDefault="00215DFE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353D99" w14:textId="77777777" w:rsidR="00215DFE" w:rsidRDefault="00215DF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14:paraId="45890BB2" w14:textId="77777777" w:rsidR="00215DFE" w:rsidRDefault="00215DFE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9281E8" w14:textId="77777777" w:rsidR="00215DFE" w:rsidRDefault="00215DF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08E7DBE" w14:textId="77777777" w:rsidR="00215DFE" w:rsidRDefault="00215DF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215DFE" w14:paraId="21492FBD" w14:textId="77777777">
        <w:tc>
          <w:tcPr>
            <w:tcW w:w="2226" w:type="dxa"/>
            <w:tcBorders>
              <w:left w:val="single" w:sz="4" w:space="0" w:color="auto"/>
            </w:tcBorders>
          </w:tcPr>
          <w:p w14:paraId="515A9563" w14:textId="77777777" w:rsidR="00215DFE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1B21D24E" w14:textId="77777777" w:rsidR="00215DFE" w:rsidRDefault="00000000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8DBDEB" w14:textId="77777777" w:rsidR="00215DFE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</w:tcBorders>
          </w:tcPr>
          <w:p w14:paraId="07BBDA6F" w14:textId="77777777" w:rsidR="00215DFE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B783C1" w14:textId="77777777" w:rsidR="00215DFE" w:rsidRDefault="00215DF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465C21" w14:textId="77777777" w:rsidR="00215DFE" w:rsidRDefault="00215DF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215DFE" w14:paraId="608F3A1A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0FB91FA8" w14:textId="77777777" w:rsidR="00215DFE" w:rsidRDefault="00215DF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C003A23" w14:textId="77777777" w:rsidR="00215DFE" w:rsidRDefault="00000000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C31CD8" w14:textId="77777777" w:rsidR="00215DFE" w:rsidRDefault="00215DF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3652ED" w14:textId="77777777" w:rsidR="00215DFE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181A60" w14:textId="77777777" w:rsidR="00215DFE" w:rsidRDefault="00215DF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B8AB44" w14:textId="77777777" w:rsidR="00215DFE" w:rsidRDefault="00215DF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215DFE" w14:paraId="55CA718D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71B4CE96" w14:textId="77777777" w:rsidR="00215DFE" w:rsidRDefault="00215DF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406633D9" w14:textId="77777777" w:rsidR="00215DFE" w:rsidRDefault="00215DFE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DFE047" w14:textId="77777777" w:rsidR="00215DFE" w:rsidRDefault="00215DF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46ABD278" w14:textId="77777777" w:rsidR="00215DFE" w:rsidRDefault="00215DFE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B614CB" w14:textId="77777777" w:rsidR="00215DFE" w:rsidRDefault="00215DF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C48895D" w14:textId="77777777" w:rsidR="00215DFE" w:rsidRDefault="00215DF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215DFE" w14:paraId="11CF2A5F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527313F9" w14:textId="77777777" w:rsidR="00215DFE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3D22AEC" w14:textId="77777777" w:rsidR="00215DFE" w:rsidRDefault="00000000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C5760D" w14:textId="77777777" w:rsidR="00215DFE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4EB427" w14:textId="77777777" w:rsidR="00215DFE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62176E" w14:textId="77777777" w:rsidR="00215DFE" w:rsidRDefault="00215DF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29B9F1" w14:textId="77777777" w:rsidR="00215DFE" w:rsidRDefault="00215DF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215DFE" w14:paraId="09FD50A2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53992D7E" w14:textId="77777777" w:rsidR="00215DFE" w:rsidRDefault="00215DF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6731058" w14:textId="77777777" w:rsidR="00215DFE" w:rsidRDefault="00000000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746C413" w14:textId="77777777" w:rsidR="00215DFE" w:rsidRDefault="00215DF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DD115F" w14:textId="77777777" w:rsidR="00215DFE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F06F1B" w14:textId="77777777" w:rsidR="00215DFE" w:rsidRDefault="00215DF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E359EB" w14:textId="77777777" w:rsidR="00215DFE" w:rsidRDefault="00215DF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215DFE" w14:paraId="732BCF90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560B1C89" w14:textId="77777777" w:rsidR="00215DFE" w:rsidRDefault="00215DF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352A1C2" w14:textId="77777777" w:rsidR="00215DFE" w:rsidRDefault="00000000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144C8C" w14:textId="77777777" w:rsidR="00215DFE" w:rsidRDefault="00215DF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C94BC2" w14:textId="77777777" w:rsidR="00215DFE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6C4B75" w14:textId="77777777" w:rsidR="00215DFE" w:rsidRDefault="00215DF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97BC9E" w14:textId="77777777" w:rsidR="00215DFE" w:rsidRDefault="00215DF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215DFE" w14:paraId="273F5574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72C6C32B" w14:textId="77777777" w:rsidR="00215DFE" w:rsidRDefault="00215DF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E3A2C33" w14:textId="77777777" w:rsidR="00215DFE" w:rsidRDefault="00000000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BE89CE" w14:textId="77777777" w:rsidR="00215DFE" w:rsidRDefault="00215DF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B95F2E" w14:textId="77777777" w:rsidR="00215DFE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853C28" w14:textId="77777777" w:rsidR="00215DFE" w:rsidRDefault="00215DF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619934" w14:textId="77777777" w:rsidR="00215DFE" w:rsidRDefault="00215DF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215DFE" w14:paraId="68B12CC6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43BE1CC1" w14:textId="77777777" w:rsidR="00215DFE" w:rsidRDefault="00215DF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6F61FB3E" w14:textId="77777777" w:rsidR="00215DFE" w:rsidRDefault="00215DFE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05F47" w14:textId="77777777" w:rsidR="00215DFE" w:rsidRDefault="00215DF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4C83F40B" w14:textId="77777777" w:rsidR="00215DFE" w:rsidRDefault="00215DFE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362E3F" w14:textId="77777777" w:rsidR="00215DFE" w:rsidRDefault="00215DF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2992871" w14:textId="77777777" w:rsidR="00215DFE" w:rsidRDefault="00215DF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215DFE" w14:paraId="518F6E8B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700F8AD5" w14:textId="77777777" w:rsidR="00215DFE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F4E0498" w14:textId="77777777" w:rsidR="00215DFE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12EE66" w14:textId="77777777" w:rsidR="00215DFE" w:rsidRDefault="00215DF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5074DA" w14:textId="77777777" w:rsidR="00215DFE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9FB911" w14:textId="77777777" w:rsidR="00215DFE" w:rsidRDefault="00215DF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8BB443" w14:textId="77777777" w:rsidR="00215DFE" w:rsidRDefault="00215DF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215DFE" w14:paraId="54B2342A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06909C3F" w14:textId="77777777" w:rsidR="00215DFE" w:rsidRDefault="00215DF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4C6D6E1" w14:textId="77777777" w:rsidR="00215DFE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2E6636" w14:textId="77777777" w:rsidR="00215DFE" w:rsidRDefault="00215DF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13CB76" w14:textId="77777777" w:rsidR="00215DFE" w:rsidRDefault="00000000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7116EE" w14:textId="77777777" w:rsidR="00215DFE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89709F" w14:textId="77777777" w:rsidR="00215DFE" w:rsidRDefault="00215DF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215DFE" w14:paraId="16FF2D51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53881622" w14:textId="77777777" w:rsidR="00215DFE" w:rsidRDefault="00215DF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26C5FF41" w14:textId="77777777" w:rsidR="00215DFE" w:rsidRDefault="00215DFE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14DE1F7B" w14:textId="77777777" w:rsidR="00215DFE" w:rsidRDefault="00215DF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286A745F" w14:textId="77777777" w:rsidR="00215DFE" w:rsidRDefault="00215DF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215DFE" w14:paraId="2AD04029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67A36DE" w14:textId="77777777" w:rsidR="00215DFE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2997D690" w14:textId="77777777" w:rsidR="00215DFE" w:rsidRDefault="00215DF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410F2C14" w14:textId="77777777" w:rsidR="00215DFE" w:rsidRDefault="00000000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7E1AC5F7" w14:textId="5226A82C" w:rsidR="007712BC" w:rsidRDefault="007712BC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rFonts w:eastAsia="SimSun" w:hint="eastAsia"/>
                <w:lang w:val="en-US" w:eastAsia="zh-CN"/>
              </w:rPr>
              <w:t>n</w:t>
            </w:r>
            <w:r>
              <w:rPr>
                <w:rFonts w:eastAsia="SimSun"/>
                <w:lang w:val="en-US" w:eastAsia="zh-CN"/>
              </w:rPr>
              <w:t>78</w:t>
            </w:r>
            <w:r>
              <w:rPr>
                <w:rFonts w:eastAsia="SimSun" w:hint="eastAsia"/>
                <w:lang w:val="en-US" w:eastAsia="zh-CN"/>
              </w:rPr>
              <w:t xml:space="preserve"> PC1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29989A" w14:textId="77777777" w:rsidR="00215DFE" w:rsidRDefault="00215DFE">
            <w:pPr>
              <w:pStyle w:val="CRCoverPage"/>
              <w:spacing w:after="0"/>
            </w:pPr>
          </w:p>
        </w:tc>
      </w:tr>
      <w:tr w:rsidR="00215DFE" w14:paraId="02CF3F3F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23A342C" w14:textId="77777777" w:rsidR="00215DFE" w:rsidRDefault="00215DF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5DF03634" w14:textId="77777777" w:rsidR="00215DFE" w:rsidRDefault="00215DFE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35C47E6" w14:textId="77777777" w:rsidR="00215DFE" w:rsidRDefault="00215DFE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663F28AE" w14:textId="77777777" w:rsidR="00215DFE" w:rsidRDefault="00215DF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088B28" w14:textId="77777777" w:rsidR="00215DFE" w:rsidRDefault="00215DF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215DFE" w14:paraId="141BA6EE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63BA12D3" w14:textId="77777777" w:rsidR="00215DFE" w:rsidRDefault="00215DF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14:paraId="747118AB" w14:textId="77777777" w:rsidR="00215DFE" w:rsidRDefault="00215DFE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31CC5E2B" w14:textId="77777777" w:rsidR="00215DFE" w:rsidRDefault="00215DFE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456FD1" w14:textId="77777777" w:rsidR="00215DFE" w:rsidRDefault="00215DF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6ADF5062" w14:textId="77777777" w:rsidR="00215DFE" w:rsidRDefault="00215DF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215DFE" w14:paraId="25E332FE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3DFBE86" w14:textId="77777777" w:rsidR="00215DFE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399CC7CA" w14:textId="77777777" w:rsidR="00215DFE" w:rsidRDefault="00215DF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4EA95132" w14:textId="77777777" w:rsidR="00215DFE" w:rsidRDefault="00000000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9CC993" w14:textId="77777777" w:rsidR="00215DFE" w:rsidRDefault="00000000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EDE126" w14:textId="77777777" w:rsidR="00215DFE" w:rsidRDefault="00215DFE">
            <w:pPr>
              <w:pStyle w:val="CRCoverPage"/>
              <w:spacing w:after="0"/>
            </w:pPr>
          </w:p>
        </w:tc>
      </w:tr>
      <w:tr w:rsidR="00215DFE" w14:paraId="515743B8" w14:textId="77777777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827F8FE" w14:textId="77777777" w:rsidR="00215DFE" w:rsidRDefault="00215DF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14:paraId="5087DD06" w14:textId="77777777" w:rsidR="00215DFE" w:rsidRDefault="00215DFE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737043A" w14:textId="77777777" w:rsidR="00215DFE" w:rsidRDefault="00215DFE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A9DEC3" w14:textId="77777777" w:rsidR="00215DFE" w:rsidRDefault="00215DFE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3D9CC" w14:textId="77777777" w:rsidR="00215DFE" w:rsidRDefault="00215DF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 w14:paraId="1BCDD72B" w14:textId="77777777" w:rsidR="00215DFE" w:rsidRDefault="00215DFE">
      <w:pPr>
        <w:pStyle w:val="CRCoverPage"/>
        <w:rPr>
          <w:lang w:val="en-US"/>
        </w:rPr>
      </w:pPr>
    </w:p>
    <w:sectPr w:rsidR="00215DFE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2CD451" w14:textId="77777777" w:rsidR="0049167B" w:rsidRDefault="0049167B">
      <w:pPr>
        <w:spacing w:after="0"/>
      </w:pPr>
      <w:r>
        <w:separator/>
      </w:r>
    </w:p>
  </w:endnote>
  <w:endnote w:type="continuationSeparator" w:id="0">
    <w:p w14:paraId="04386AD1" w14:textId="77777777" w:rsidR="0049167B" w:rsidRDefault="004916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Calibri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6FFEA" w14:textId="77777777" w:rsidR="00215DFE" w:rsidRDefault="00000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648A07" w14:textId="77777777" w:rsidR="0049167B" w:rsidRDefault="0049167B">
      <w:pPr>
        <w:spacing w:after="0"/>
      </w:pPr>
      <w:r>
        <w:separator/>
      </w:r>
    </w:p>
  </w:footnote>
  <w:footnote w:type="continuationSeparator" w:id="0">
    <w:p w14:paraId="73D79190" w14:textId="77777777" w:rsidR="0049167B" w:rsidRDefault="0049167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8EAF27" w14:textId="77777777" w:rsidR="00215DFE" w:rsidRDefault="00215DFE">
    <w:pPr>
      <w:pStyle w:val="Header"/>
    </w:pPr>
  </w:p>
  <w:p w14:paraId="53E2460E" w14:textId="77777777" w:rsidR="00215DFE" w:rsidRDefault="00215DF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701740432">
    <w:abstractNumId w:val="3"/>
  </w:num>
  <w:num w:numId="2" w16cid:durableId="1702977023">
    <w:abstractNumId w:val="5"/>
  </w:num>
  <w:num w:numId="3" w16cid:durableId="1683510945">
    <w:abstractNumId w:val="1"/>
  </w:num>
  <w:num w:numId="4" w16cid:durableId="711156692">
    <w:abstractNumId w:val="4"/>
  </w:num>
  <w:num w:numId="5" w16cid:durableId="2128891904">
    <w:abstractNumId w:val="14"/>
  </w:num>
  <w:num w:numId="6" w16cid:durableId="657464643">
    <w:abstractNumId w:val="2"/>
  </w:num>
  <w:num w:numId="7" w16cid:durableId="367536604">
    <w:abstractNumId w:val="10"/>
  </w:num>
  <w:num w:numId="8" w16cid:durableId="1450005835">
    <w:abstractNumId w:val="7"/>
  </w:num>
  <w:num w:numId="9" w16cid:durableId="1273784166">
    <w:abstractNumId w:val="13"/>
  </w:num>
  <w:num w:numId="10" w16cid:durableId="1016931311">
    <w:abstractNumId w:val="15"/>
  </w:num>
  <w:num w:numId="11" w16cid:durableId="1311977380">
    <w:abstractNumId w:val="16"/>
  </w:num>
  <w:num w:numId="12" w16cid:durableId="556162513">
    <w:abstractNumId w:val="8"/>
  </w:num>
  <w:num w:numId="13" w16cid:durableId="1348941668">
    <w:abstractNumId w:val="9"/>
  </w:num>
  <w:num w:numId="14" w16cid:durableId="235554339">
    <w:abstractNumId w:val="6"/>
  </w:num>
  <w:num w:numId="15" w16cid:durableId="359668373">
    <w:abstractNumId w:val="12"/>
  </w:num>
  <w:num w:numId="16" w16cid:durableId="1606421992">
    <w:abstractNumId w:val="0"/>
  </w:num>
  <w:num w:numId="17" w16cid:durableId="83186865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5DFE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334A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67B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573C6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12BC"/>
    <w:rsid w:val="00771447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46BD2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6681B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64B03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45D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B61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03D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C906407"/>
    <w:rsid w:val="0FDC646C"/>
    <w:rsid w:val="1003756C"/>
    <w:rsid w:val="112C348B"/>
    <w:rsid w:val="12943BD0"/>
    <w:rsid w:val="161D0664"/>
    <w:rsid w:val="1B0E184C"/>
    <w:rsid w:val="1CF22270"/>
    <w:rsid w:val="25741C29"/>
    <w:rsid w:val="27BF730C"/>
    <w:rsid w:val="28517DB3"/>
    <w:rsid w:val="2B887546"/>
    <w:rsid w:val="2E2E26AD"/>
    <w:rsid w:val="30E61DD3"/>
    <w:rsid w:val="32EA75B3"/>
    <w:rsid w:val="351854D7"/>
    <w:rsid w:val="37400CD9"/>
    <w:rsid w:val="4BC84CF7"/>
    <w:rsid w:val="514E55EA"/>
    <w:rsid w:val="52397DEB"/>
    <w:rsid w:val="53BE569A"/>
    <w:rsid w:val="558945CE"/>
    <w:rsid w:val="55D9478A"/>
    <w:rsid w:val="56686AB3"/>
    <w:rsid w:val="58054617"/>
    <w:rsid w:val="58696007"/>
    <w:rsid w:val="61054C1C"/>
    <w:rsid w:val="638E5CCA"/>
    <w:rsid w:val="64D120CD"/>
    <w:rsid w:val="6B860A46"/>
    <w:rsid w:val="700A6CD3"/>
    <w:rsid w:val="714C0EDA"/>
    <w:rsid w:val="722A18B9"/>
    <w:rsid w:val="74FB4C25"/>
    <w:rsid w:val="7860333A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29E79A"/>
  <w15:docId w15:val="{689EEEE0-9A0D-4147-9C94-702A37C27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Normal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6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2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qFormat/>
    <w:pPr>
      <w:numPr>
        <w:numId w:val="12"/>
      </w:numPr>
      <w:spacing w:beforeLines="50" w:afterLines="50"/>
      <w:jc w:val="center"/>
    </w:pPr>
    <w:rPr>
      <w:rFonts w:eastAsia="Yu Mincho"/>
      <w:b/>
      <w:lang w:val="en-GB" w:eastAsia="zh-CN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customStyle="1" w:styleId="TableGrid12">
    <w:name w:val="Table Grid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 w:eastAsia="en-US"/>
    </w:rPr>
  </w:style>
  <w:style w:type="paragraph" w:customStyle="1" w:styleId="Revision2">
    <w:name w:val="Revision2"/>
    <w:hidden/>
    <w:uiPriority w:val="99"/>
    <w:semiHidden/>
    <w:qFormat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9AF0E04-A620-4FEA-98A1-10F984186C5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73</Words>
  <Characters>598</Characters>
  <Application>Microsoft Office Word</Application>
  <DocSecurity>0</DocSecurity>
  <Lines>4</Lines>
  <Paragraphs>1</Paragraphs>
  <ScaleCrop>false</ScaleCrop>
  <Company>ETSI</Company>
  <LinksUpToDate>false</LinksUpToDate>
  <CharactersWithSpaces>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Nokia-Tuomo Säynäjäkangas</cp:lastModifiedBy>
  <cp:revision>2</cp:revision>
  <cp:lastPrinted>2020-02-05T15:54:00Z</cp:lastPrinted>
  <dcterms:created xsi:type="dcterms:W3CDTF">2024-05-23T04:44:00Z</dcterms:created>
  <dcterms:modified xsi:type="dcterms:W3CDTF">2024-05-23T04:44:00Z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0E48A09A0F85426BB08DC3A287E62574</vt:lpwstr>
  </property>
  <property fmtid="{D5CDD505-2E9C-101B-9397-08002B2CF9AE}" pid="4" name="ContentTypeId">
    <vt:lpwstr>0x0101003AA7AC0C743A294CADF60F661720E3E6</vt:lpwstr>
  </property>
</Properties>
</file>